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T.C.</w:t>
      </w:r>
    </w:p>
    <w:p>
      <w:pPr>
        <w:pStyle w:val="Normal"/>
        <w:shd w:val="clear" w:fill="FFFFFF"/>
        <w:jc w:val="center"/>
        <w:rPr/>
      </w:pPr>
      <w:r>
        <w:rPr>
          <w:b/>
          <w:bCs/>
          <w:spacing w:val="-11"/>
          <w:sz w:val="24"/>
          <w:szCs w:val="24"/>
        </w:rPr>
        <w:t>...................................... ORTAOKULU MÜDÜRLÜĞÜNE</w:t>
      </w:r>
    </w:p>
    <w:p>
      <w:pPr>
        <w:pStyle w:val="Normal"/>
        <w:shd w:val="clear" w:fill="FFFFFF"/>
        <w:spacing w:before="10" w:after="0"/>
        <w:ind w:left="7123" w:right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hd w:val="clear" w:fill="FFFFFF"/>
        <w:spacing w:before="10" w:after="0"/>
        <w:ind w:left="7123" w:right="0"/>
        <w:rPr>
          <w:b/>
          <w:sz w:val="24"/>
          <w:szCs w:val="24"/>
        </w:rPr>
      </w:pPr>
      <w:r>
        <w:rPr>
          <w:b/>
          <w:sz w:val="24"/>
          <w:szCs w:val="24"/>
        </w:rPr>
        <w:t>İLÇENİZİN ADI</w:t>
      </w:r>
    </w:p>
    <w:p>
      <w:pPr>
        <w:pStyle w:val="Normal"/>
        <w:shd w:val="clear" w:fill="FFFFFF"/>
        <w:tabs>
          <w:tab w:val="clear" w:pos="720"/>
          <w:tab w:val="left" w:pos="5885" w:leader="dot"/>
        </w:tabs>
        <w:spacing w:lineRule="exact" w:line="298" w:before="307" w:after="0"/>
        <w:ind w:firstLine="936" w:right="0"/>
        <w:rPr/>
      </w:pPr>
      <w:r>
        <w:rPr>
          <w:sz w:val="24"/>
          <w:szCs w:val="24"/>
        </w:rPr>
        <w:t>20..... – 20..... Eğitim - Öğretim yılında derslerine girdiğim, aşağıda belirtilen sınıflarda konular müfredata uygun olarak bitirilmiştir.</w:t>
      </w:r>
    </w:p>
    <w:p>
      <w:pPr>
        <w:pStyle w:val="Normal"/>
        <w:shd w:val="clear" w:fill="FFFFFF"/>
        <w:tabs>
          <w:tab w:val="clear" w:pos="720"/>
          <w:tab w:val="left" w:pos="5885" w:leader="dot"/>
        </w:tabs>
        <w:spacing w:lineRule="exact" w:line="298" w:before="307" w:after="0"/>
        <w:ind w:firstLine="936" w:right="0"/>
        <w:rPr/>
      </w:pPr>
      <w:r>
        <w:rPr>
          <w:sz w:val="24"/>
          <w:szCs w:val="24"/>
        </w:rPr>
        <w:t xml:space="preserve">Bilgilerinize arz ederim.                                                                   </w:t>
      </w:r>
    </w:p>
    <w:p>
      <w:pPr>
        <w:pStyle w:val="Normal"/>
        <w:shd w:val="clear" w:fill="FFFFFF"/>
        <w:tabs>
          <w:tab w:val="clear" w:pos="720"/>
          <w:tab w:val="left" w:pos="5885" w:leader="dot"/>
        </w:tabs>
        <w:spacing w:lineRule="exact" w:line="298" w:before="307" w:after="0"/>
        <w:ind w:firstLine="936" w:righ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...../ ..... / 20.....</w:t>
        <w:br/>
        <w:t xml:space="preserve">                                                                                       </w:t>
        <w:br/>
        <w:t xml:space="preserve">                                                                                         (Ad - Soyad)</w:t>
      </w:r>
    </w:p>
    <w:p>
      <w:pPr>
        <w:pStyle w:val="Normal"/>
        <w:shd w:val="clear" w:fill="FFFFFF"/>
        <w:tabs>
          <w:tab w:val="clear" w:pos="720"/>
          <w:tab w:val="left" w:pos="5885" w:leader="dot"/>
        </w:tabs>
        <w:spacing w:lineRule="exact" w:line="298" w:before="307" w:after="0"/>
        <w:ind w:firstLine="936" w:right="0"/>
        <w:rPr/>
      </w:pPr>
      <w:r>
        <w:rPr>
          <w:sz w:val="24"/>
          <w:szCs w:val="24"/>
        </w:rPr>
        <w:t xml:space="preserve">                                                               </w:t>
      </w:r>
      <w:r>
        <w:rPr>
          <w:b/>
          <w:bCs/>
          <w:sz w:val="24"/>
          <w:szCs w:val="24"/>
        </w:rPr>
        <w:t>..................... Öğretmeni</w:t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spacing w:lineRule="auto" w:line="480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spacing w:lineRule="auto" w:line="480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</w:r>
    </w:p>
    <w:tbl>
      <w:tblPr>
        <w:tblW w:w="10145" w:type="dxa"/>
        <w:jc w:val="left"/>
        <w:tblInd w:w="-1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14"/>
        <w:gridCol w:w="3915"/>
        <w:gridCol w:w="22"/>
        <w:gridCol w:w="4394"/>
      </w:tblGrid>
      <w:tr>
        <w:trPr>
          <w:trHeight w:val="822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snapToGrid w:val="false"/>
              <w:ind w:left="437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bidi w:val="0"/>
              <w:ind w:hanging="0" w:left="-57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bidi w:val="0"/>
              <w:snapToGrid w:val="false"/>
              <w:ind w:hanging="0" w:left="-57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bidi w:val="0"/>
              <w:ind w:hanging="0" w:left="-57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bidi w:val="0"/>
              <w:snapToGrid w:val="false"/>
              <w:ind w:hanging="0" w:left="3969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ind w:hanging="0" w:left="0" w:right="0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>
        <w:trPr>
          <w:trHeight w:val="692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snapToGrid w:val="false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</w:t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ind w:left="43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(Branş)</w:t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napToGrid w:val="false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</w:r>
          </w:p>
          <w:p>
            <w:pPr>
              <w:pStyle w:val="Normal"/>
              <w:widowControl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1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(Branş)</w:t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ind w:left="437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42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(Branş)</w:t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ind w:left="437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46" w:hRule="atLeast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..../....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(Branş)</w:t>
            </w:r>
          </w:p>
          <w:p>
            <w:pPr>
              <w:pStyle w:val="Normal"/>
              <w:widowControl/>
              <w:bidi w:val="0"/>
              <w:ind w:hanging="0" w:left="-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snapToGrid w:val="false"/>
              <w:ind w:left="437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fill="FFFFFF"/>
              <w:tabs>
                <w:tab w:val="clear" w:pos="720"/>
                <w:tab w:val="left" w:pos="3010" w:leader="none"/>
                <w:tab w:val="left" w:pos="5842" w:leader="none"/>
              </w:tabs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Müfredata uygun olarak zamanında bitirilmiştir</w:t>
            </w:r>
          </w:p>
        </w:tc>
      </w:tr>
    </w:tbl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/>
      </w:pPr>
      <w:r>
        <w:rPr>
          <w:sz w:val="24"/>
          <w:szCs w:val="24"/>
        </w:rPr>
        <w:t>..../..../20....</w:t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clear" w:pos="720"/>
          <w:tab w:val="left" w:pos="3010" w:leader="none"/>
          <w:tab w:val="left" w:pos="5842" w:leader="none"/>
        </w:tabs>
        <w:ind w:left="357" w:right="0"/>
        <w:jc w:val="center"/>
        <w:rPr>
          <w:sz w:val="24"/>
          <w:szCs w:val="24"/>
        </w:rPr>
      </w:pPr>
      <w:r>
        <w:rPr>
          <w:sz w:val="24"/>
          <w:szCs w:val="24"/>
        </w:rPr>
        <w:t>www.aydinoloji.com</w:t>
      </w:r>
    </w:p>
    <w:sectPr>
      <w:type w:val="nextPage"/>
      <w:pgSz w:w="11906" w:h="16838"/>
      <w:pgMar w:left="1181" w:right="922" w:gutter="0" w:header="0" w:top="144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ExpandShiftReturn/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sz w:val="24"/>
        <w:szCs w:val="24"/>
        <w:lang w:val="tr-T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tr-TR" w:eastAsia="zh-CN" w:bidi="ar-SA"/>
    </w:rPr>
  </w:style>
  <w:style w:type="character" w:styleId="VarsaylanParagrafYazTipi">
    <w:name w:val="Varsayılan Paragraf Yazı Tipi"/>
    <w:qFormat/>
    <w:rPr/>
  </w:style>
  <w:style w:type="character" w:styleId="BalonMetniChar">
    <w:name w:val="Balon Metni Char"/>
    <w:qFormat/>
    <w:rPr>
      <w:rFonts w:ascii="Segoe UI" w:hAnsi="Segoe UI" w:cs="Segoe UI"/>
      <w:sz w:val="18"/>
      <w:szCs w:val="18"/>
    </w:rPr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Noto Sans Devanagari"/>
    </w:rPr>
  </w:style>
  <w:style w:type="paragraph" w:styleId="Balkuser">
    <w:name w:val="Başlı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Dizinuser">
    <w:name w:val="Dizin (user)"/>
    <w:basedOn w:val="Normal"/>
    <w:qFormat/>
    <w:pPr>
      <w:suppressLineNumbers/>
    </w:pPr>
    <w:rPr>
      <w:rFonts w:cs="Noto Sans Devanagari"/>
    </w:rPr>
  </w:style>
  <w:style w:type="paragraph" w:styleId="BalonMetni">
    <w:name w:val="Balon Metni"/>
    <w:basedOn w:val="Normal"/>
    <w:qFormat/>
    <w:pPr/>
    <w:rPr>
      <w:rFonts w:ascii="Segoe UI" w:hAnsi="Segoe UI" w:cs="Segoe UI"/>
      <w:sz w:val="18"/>
      <w:szCs w:val="18"/>
    </w:rPr>
  </w:style>
  <w:style w:type="paragraph" w:styleId="Tabloeriiuser">
    <w:name w:val="Tablo İçeriği (user)"/>
    <w:basedOn w:val="Normal"/>
    <w:qFormat/>
    <w:pPr>
      <w:widowControl w:val="false"/>
      <w:suppressLineNumbers/>
    </w:pPr>
    <w:rPr/>
  </w:style>
  <w:style w:type="paragraph" w:styleId="TabloBaluser">
    <w:name w:val="Tablo Başlığı (user)"/>
    <w:basedOn w:val="Tabloeriiuser"/>
    <w:qFormat/>
    <w:pPr>
      <w:suppressLineNumbers/>
      <w:jc w:val="center"/>
    </w:pPr>
    <w:rPr>
      <w:b/>
      <w:bCs/>
    </w:rPr>
  </w:style>
  <w:style w:type="paragraph" w:styleId="ereveeriiuser">
    <w:name w:val="Çerçeve İçeriği (user)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0</TotalTime>
  <Application>LibreOffice/25.2.7.2$Linux_X86_64 LibreOffice_project/520$Build-2</Application>
  <AppVersion>15.0000</AppVersion>
  <Pages>1</Pages>
  <Words>70</Words>
  <Characters>595</Characters>
  <CharactersWithSpaces>1019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2026-01-20T16:30:00Z</dcterms:created>
  <dc:creator/>
  <dc:description/>
  <dc:language>tr-TR</dc:language>
  <cp:lastModifiedBy/>
  <cp:revision>1</cp:revision>
  <dc:subject/>
  <dc:title>ATATRÜK İLKÖĞRETİM OKULU MÜDÜRLÜĞÜNE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